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DC35452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2371DD" w:rsidRPr="002371DD">
        <w:rPr>
          <w:rFonts w:ascii="Verdana" w:eastAsia="Times New Roman" w:hAnsi="Verdana" w:cs="Times New Roman"/>
          <w:b/>
          <w:bCs/>
          <w:lang w:eastAsia="cs-CZ"/>
        </w:rPr>
        <w:t>Křižanov - vodovodní přípojka - PD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6E58B9">
        <w:rPr>
          <w:rFonts w:eastAsia="Times New Roman" w:cs="Times New Roman"/>
          <w:lang w:eastAsia="cs-CZ"/>
        </w:rPr>
        <w:t xml:space="preserve">č.j. </w:t>
      </w:r>
      <w:r w:rsidR="006E58B9" w:rsidRPr="006E58B9">
        <w:rPr>
          <w:rFonts w:eastAsia="Times New Roman" w:cs="Times New Roman"/>
          <w:lang w:eastAsia="cs-CZ"/>
        </w:rPr>
        <w:t>133533/2026-SŽ-GŘ-O15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3D469770" w:rsidR="00AC2CF0" w:rsidRPr="007308BA" w:rsidRDefault="00DC627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575480779"/>
                <w:placeholder>
                  <w:docPart w:val="E88B00B6B10343948320FEE73DD118E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1D3164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06AA7ACE" w:rsidR="00AC2CF0" w:rsidRPr="007308BA" w:rsidRDefault="00DC627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96050821"/>
                <w:placeholder>
                  <w:docPart w:val="9297696D51984ADDA139AF77372A8DD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1D3164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CF40" w14:textId="77777777" w:rsidR="00DC627E" w:rsidRDefault="00DC627E" w:rsidP="00962258">
      <w:pPr>
        <w:spacing w:after="0" w:line="240" w:lineRule="auto"/>
      </w:pPr>
      <w:r>
        <w:separator/>
      </w:r>
    </w:p>
  </w:endnote>
  <w:endnote w:type="continuationSeparator" w:id="0">
    <w:p w14:paraId="52F68327" w14:textId="77777777" w:rsidR="00DC627E" w:rsidRDefault="00DC627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9F783" w14:textId="77777777" w:rsidR="00DC627E" w:rsidRDefault="00DC627E" w:rsidP="00962258">
      <w:pPr>
        <w:spacing w:after="0" w:line="240" w:lineRule="auto"/>
      </w:pPr>
      <w:r>
        <w:separator/>
      </w:r>
    </w:p>
  </w:footnote>
  <w:footnote w:type="continuationSeparator" w:id="0">
    <w:p w14:paraId="10340ACA" w14:textId="77777777" w:rsidR="00DC627E" w:rsidRDefault="00DC627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682027B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9A720E">
      <w:rPr>
        <w:szCs w:val="22"/>
      </w:rPr>
      <w:t>4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515EC36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9A720E">
      <w:rPr>
        <w:rStyle w:val="Zvraznn"/>
      </w:rPr>
      <w:t>2</w:t>
    </w:r>
    <w:r>
      <w:rPr>
        <w:rStyle w:val="Zvraznn"/>
      </w:rPr>
      <w:t>.2 a 2</w:t>
    </w:r>
    <w:r w:rsidR="009A720E">
      <w:rPr>
        <w:rStyle w:val="Zvraznn"/>
      </w:rPr>
      <w:t>2</w:t>
    </w:r>
    <w:r w:rsidR="005F15EC">
      <w:rPr>
        <w:rStyle w:val="Zvraznn"/>
      </w:rPr>
      <w:t>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3164"/>
    <w:rsid w:val="00207DF5"/>
    <w:rsid w:val="002371D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A489E"/>
    <w:rsid w:val="004B348C"/>
    <w:rsid w:val="004C4399"/>
    <w:rsid w:val="004C787C"/>
    <w:rsid w:val="004E143C"/>
    <w:rsid w:val="004E3A53"/>
    <w:rsid w:val="004F20BC"/>
    <w:rsid w:val="004F4B9B"/>
    <w:rsid w:val="004F69A4"/>
    <w:rsid w:val="004F69EA"/>
    <w:rsid w:val="00511AB9"/>
    <w:rsid w:val="00523EA7"/>
    <w:rsid w:val="00526055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6E58B9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C5841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A720E"/>
    <w:rsid w:val="009B14A9"/>
    <w:rsid w:val="009B2E97"/>
    <w:rsid w:val="009E07F4"/>
    <w:rsid w:val="009F392E"/>
    <w:rsid w:val="009F7412"/>
    <w:rsid w:val="00A06F33"/>
    <w:rsid w:val="00A56F0E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138A8"/>
    <w:rsid w:val="00D21061"/>
    <w:rsid w:val="00D4108E"/>
    <w:rsid w:val="00D45C59"/>
    <w:rsid w:val="00D61054"/>
    <w:rsid w:val="00D6163D"/>
    <w:rsid w:val="00D73D46"/>
    <w:rsid w:val="00D831A3"/>
    <w:rsid w:val="00DC627E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E88B00B6B10343948320FEE73DD118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BA6936-C414-4004-8E43-D19A8FE3E806}"/>
      </w:docPartPr>
      <w:docPartBody>
        <w:p w:rsidR="000C042E" w:rsidRDefault="000C042E" w:rsidP="000C042E">
          <w:pPr>
            <w:pStyle w:val="E88B00B6B10343948320FEE73DD118E8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9297696D51984ADDA139AF77372A8D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2A343A-BFC3-4495-B7A5-9F05B6CC386B}"/>
      </w:docPartPr>
      <w:docPartBody>
        <w:p w:rsidR="000C042E" w:rsidRDefault="000C042E" w:rsidP="000C042E">
          <w:pPr>
            <w:pStyle w:val="9297696D51984ADDA139AF77372A8DD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C042E"/>
    <w:rsid w:val="00453B3E"/>
    <w:rsid w:val="0049171C"/>
    <w:rsid w:val="00526055"/>
    <w:rsid w:val="00710200"/>
    <w:rsid w:val="0087094D"/>
    <w:rsid w:val="00B72819"/>
    <w:rsid w:val="00B93E51"/>
    <w:rsid w:val="00BE31C7"/>
    <w:rsid w:val="00C601C7"/>
    <w:rsid w:val="00D138A8"/>
    <w:rsid w:val="00F436C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C042E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E88B00B6B10343948320FEE73DD118E8">
    <w:name w:val="E88B00B6B10343948320FEE73DD118E8"/>
    <w:rsid w:val="000C042E"/>
    <w:rPr>
      <w:kern w:val="2"/>
      <w14:ligatures w14:val="standardContextual"/>
    </w:rPr>
  </w:style>
  <w:style w:type="paragraph" w:customStyle="1" w:styleId="9297696D51984ADDA139AF77372A8DDD">
    <w:name w:val="9297696D51984ADDA139AF77372A8DDD"/>
    <w:rsid w:val="000C042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5F461A-D52C-482C-A305-1DC0722C3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105</TotalTime>
  <Pages>2</Pages>
  <Words>471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Maršíková Iva</cp:lastModifiedBy>
  <cp:revision>14</cp:revision>
  <cp:lastPrinted>2026-08-07T06:38:00Z</cp:lastPrinted>
  <dcterms:created xsi:type="dcterms:W3CDTF">2023-11-16T10:29:00Z</dcterms:created>
  <dcterms:modified xsi:type="dcterms:W3CDTF">2026-08-07T06:39:00Z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